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024" w:rsidRDefault="008D6024" w:rsidP="008D60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CRANE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8D6024" w:rsidRDefault="008D6024" w:rsidP="008D60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8D6024" w:rsidRDefault="008D6024" w:rsidP="008D60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6024" w:rsidRDefault="008D6024" w:rsidP="008D60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6024" w:rsidRDefault="008D6024" w:rsidP="008D60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Aug.1427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Barripper</w:t>
      </w:r>
      <w:proofErr w:type="spellEnd"/>
      <w:r>
        <w:rPr>
          <w:rFonts w:ascii="Times New Roman" w:hAnsi="Times New Roman" w:cs="Times New Roman"/>
          <w:sz w:val="24"/>
          <w:szCs w:val="24"/>
        </w:rPr>
        <w:t>, Cornwall, by the Bishop.</w:t>
      </w:r>
    </w:p>
    <w:p w:rsidR="008D6024" w:rsidRDefault="008D6024" w:rsidP="008D60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Exeter1420-55” part 4 p.112)</w:t>
      </w:r>
    </w:p>
    <w:p w:rsidR="008D6024" w:rsidRDefault="008D6024" w:rsidP="008D60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6024" w:rsidRDefault="008D6024" w:rsidP="008D602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D6024" w:rsidRPr="00C54827" w:rsidRDefault="008D6024" w:rsidP="008D602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June 2016</w:t>
      </w:r>
    </w:p>
    <w:p w:rsidR="006B2F86" w:rsidRPr="008D6024" w:rsidRDefault="008D602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8D602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024" w:rsidRDefault="008D6024" w:rsidP="00E71FC3">
      <w:pPr>
        <w:spacing w:after="0" w:line="240" w:lineRule="auto"/>
      </w:pPr>
      <w:r>
        <w:separator/>
      </w:r>
    </w:p>
  </w:endnote>
  <w:endnote w:type="continuationSeparator" w:id="0">
    <w:p w:rsidR="008D6024" w:rsidRDefault="008D602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024" w:rsidRDefault="008D6024" w:rsidP="00E71FC3">
      <w:pPr>
        <w:spacing w:after="0" w:line="240" w:lineRule="auto"/>
      </w:pPr>
      <w:r>
        <w:separator/>
      </w:r>
    </w:p>
  </w:footnote>
  <w:footnote w:type="continuationSeparator" w:id="0">
    <w:p w:rsidR="008D6024" w:rsidRDefault="008D602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024"/>
    <w:rsid w:val="008D602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3DB44"/>
  <w15:chartTrackingRefBased/>
  <w15:docId w15:val="{2B92EAAB-2C89-4A56-B7DB-6201B829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2016-06-02T08:26:00Z</dcterms:created>
  <dcterms:modified xsi:type="dcterms:W3CDTF">2016-06-02T08:27:00Z</dcterms:modified>
</cp:coreProperties>
</file>